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46F" w:rsidRDefault="005B246F" w:rsidP="009A5D24">
      <w:pPr>
        <w:jc w:val="center"/>
        <w:rPr>
          <w:rFonts w:cs="Times New Roman"/>
          <w:sz w:val="44"/>
          <w:szCs w:val="44"/>
        </w:rPr>
      </w:pPr>
      <w:r w:rsidRPr="009A5D24"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青岛农业大学</w:t>
      </w:r>
      <w:r w:rsidRPr="00D63AE5">
        <w:rPr>
          <w:rFonts w:ascii="Verdana" w:hAnsi="Verdana" w:cs="Verdana"/>
          <w:color w:val="333333"/>
          <w:kern w:val="0"/>
          <w:sz w:val="44"/>
          <w:szCs w:val="44"/>
        </w:rPr>
        <w:t>201</w:t>
      </w:r>
      <w:r>
        <w:rPr>
          <w:rFonts w:ascii="Verdana" w:hAnsi="Verdana" w:cs="Verdana"/>
          <w:color w:val="333333"/>
          <w:kern w:val="0"/>
          <w:sz w:val="44"/>
          <w:szCs w:val="44"/>
        </w:rPr>
        <w:t>3</w:t>
      </w:r>
      <w:r w:rsidRPr="009A5D24"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年度校内勤工助学</w:t>
      </w:r>
      <w:r w:rsidRPr="005E1000"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设岗计划申报表</w:t>
      </w:r>
      <w:r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（示例）</w:t>
      </w:r>
    </w:p>
    <w:tbl>
      <w:tblPr>
        <w:tblpPr w:leftFromText="180" w:rightFromText="180" w:vertAnchor="text" w:horzAnchor="margin" w:tblpXSpec="center" w:tblpY="332"/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714"/>
        <w:gridCol w:w="1701"/>
        <w:gridCol w:w="1559"/>
        <w:gridCol w:w="709"/>
        <w:gridCol w:w="2977"/>
        <w:gridCol w:w="3969"/>
        <w:gridCol w:w="1134"/>
        <w:gridCol w:w="1276"/>
      </w:tblGrid>
      <w:tr w:rsidR="005B246F" w:rsidRPr="00A9754D">
        <w:trPr>
          <w:trHeight w:val="693"/>
        </w:trPr>
        <w:tc>
          <w:tcPr>
            <w:tcW w:w="714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用工单位</w:t>
            </w:r>
          </w:p>
        </w:tc>
        <w:tc>
          <w:tcPr>
            <w:tcW w:w="1559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709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4A181B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人员数量</w:t>
            </w:r>
          </w:p>
        </w:tc>
        <w:tc>
          <w:tcPr>
            <w:tcW w:w="2977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8D346F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工作内容</w:t>
            </w:r>
          </w:p>
        </w:tc>
        <w:tc>
          <w:tcPr>
            <w:tcW w:w="3969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工作要求</w:t>
            </w:r>
          </w:p>
        </w:tc>
        <w:tc>
          <w:tcPr>
            <w:tcW w:w="1134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报名地点</w:t>
            </w:r>
          </w:p>
        </w:tc>
        <w:tc>
          <w:tcPr>
            <w:tcW w:w="1276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报名时间</w:t>
            </w:r>
          </w:p>
        </w:tc>
      </w:tr>
      <w:tr w:rsidR="005B246F" w:rsidRPr="00A9754D">
        <w:trPr>
          <w:trHeight w:val="825"/>
        </w:trPr>
        <w:tc>
          <w:tcPr>
            <w:tcW w:w="714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校办公室</w:t>
            </w:r>
          </w:p>
        </w:tc>
        <w:tc>
          <w:tcPr>
            <w:tcW w:w="1559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工作助理</w:t>
            </w:r>
          </w:p>
        </w:tc>
        <w:tc>
          <w:tcPr>
            <w:tcW w:w="709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B246F" w:rsidRDefault="005B246F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1.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办公室及会议室保洁。</w:t>
            </w:r>
          </w:p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助理协助办公室做好日常事务处理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等。</w:t>
            </w:r>
          </w:p>
        </w:tc>
        <w:tc>
          <w:tcPr>
            <w:tcW w:w="3969" w:type="dxa"/>
            <w:vAlign w:val="center"/>
          </w:tcPr>
          <w:p w:rsidR="005B246F" w:rsidRDefault="005B246F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．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保洁每天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晚上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，</w:t>
            </w: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60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分钟。</w:t>
            </w:r>
          </w:p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．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学生助理工作认真负责。</w:t>
            </w:r>
          </w:p>
        </w:tc>
        <w:tc>
          <w:tcPr>
            <w:tcW w:w="1134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主楼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906</w:t>
            </w:r>
          </w:p>
        </w:tc>
        <w:tc>
          <w:tcPr>
            <w:tcW w:w="1276" w:type="dxa"/>
            <w:vAlign w:val="center"/>
          </w:tcPr>
          <w:p w:rsidR="005B246F" w:rsidRPr="009A5D24" w:rsidRDefault="005B246F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上班期间</w:t>
            </w:r>
          </w:p>
        </w:tc>
      </w:tr>
      <w:tr w:rsidR="005B246F" w:rsidRPr="00A9754D">
        <w:trPr>
          <w:trHeight w:val="630"/>
        </w:trPr>
        <w:tc>
          <w:tcPr>
            <w:tcW w:w="714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人事处</w:t>
            </w:r>
          </w:p>
        </w:tc>
        <w:tc>
          <w:tcPr>
            <w:tcW w:w="155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工作助理</w:t>
            </w:r>
          </w:p>
        </w:tc>
        <w:tc>
          <w:tcPr>
            <w:tcW w:w="70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协助处理办公室辅助事宜，发文、打扫卫生等。</w:t>
            </w:r>
          </w:p>
        </w:tc>
        <w:tc>
          <w:tcPr>
            <w:tcW w:w="396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要求品学兼优、做事细心、认真负责、综合能力较强。</w:t>
            </w:r>
          </w:p>
        </w:tc>
        <w:tc>
          <w:tcPr>
            <w:tcW w:w="1134" w:type="dxa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5B246F" w:rsidRPr="00A9754D">
        <w:trPr>
          <w:trHeight w:val="525"/>
        </w:trPr>
        <w:tc>
          <w:tcPr>
            <w:tcW w:w="714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学生处</w:t>
            </w:r>
          </w:p>
        </w:tc>
        <w:tc>
          <w:tcPr>
            <w:tcW w:w="155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助理</w:t>
            </w:r>
          </w:p>
        </w:tc>
        <w:tc>
          <w:tcPr>
            <w:tcW w:w="70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各类材料审核，会议服务，材料整理，文件发放等。</w:t>
            </w:r>
          </w:p>
        </w:tc>
        <w:tc>
          <w:tcPr>
            <w:tcW w:w="396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学习成绩较好，具备较强的沟通能力，责任心强。</w:t>
            </w:r>
          </w:p>
        </w:tc>
        <w:tc>
          <w:tcPr>
            <w:tcW w:w="1134" w:type="dxa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5B246F" w:rsidRPr="00A9754D">
        <w:trPr>
          <w:trHeight w:val="838"/>
        </w:trPr>
        <w:tc>
          <w:tcPr>
            <w:tcW w:w="714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档案馆</w:t>
            </w:r>
          </w:p>
        </w:tc>
        <w:tc>
          <w:tcPr>
            <w:tcW w:w="155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工作助理</w:t>
            </w:r>
          </w:p>
        </w:tc>
        <w:tc>
          <w:tcPr>
            <w:tcW w:w="70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协助整理、录入档案及其他事务。</w:t>
            </w:r>
          </w:p>
        </w:tc>
        <w:tc>
          <w:tcPr>
            <w:tcW w:w="3969" w:type="dxa"/>
            <w:vAlign w:val="center"/>
          </w:tcPr>
          <w:p w:rsidR="005B246F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要求为人老实，做事细心，热爱工作、</w:t>
            </w:r>
          </w:p>
          <w:p w:rsidR="005B246F" w:rsidRPr="00F17CAC" w:rsidRDefault="005B246F" w:rsidP="00F17CAC">
            <w:pPr>
              <w:widowControl/>
              <w:spacing w:line="360" w:lineRule="auto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遵守纪律，能熟练操作计算机。</w:t>
            </w:r>
          </w:p>
        </w:tc>
        <w:tc>
          <w:tcPr>
            <w:tcW w:w="1134" w:type="dxa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5B246F" w:rsidRPr="00A9754D">
        <w:trPr>
          <w:trHeight w:val="840"/>
        </w:trPr>
        <w:tc>
          <w:tcPr>
            <w:tcW w:w="714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实验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中心</w:t>
            </w:r>
          </w:p>
        </w:tc>
        <w:tc>
          <w:tcPr>
            <w:tcW w:w="155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工作助理</w:t>
            </w:r>
          </w:p>
        </w:tc>
        <w:tc>
          <w:tcPr>
            <w:tcW w:w="709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实验室、仪器设备的维护与日常管理，每周工作</w:t>
            </w: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2-3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次，每次工作</w:t>
            </w: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2-3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小时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5B246F" w:rsidRPr="007C1D2D" w:rsidRDefault="005B246F" w:rsidP="007C1D2D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掌握生物技术方面的相关实验操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作知识、工作认真负责、吃苦耐劳、诚实守信。</w:t>
            </w:r>
          </w:p>
        </w:tc>
        <w:tc>
          <w:tcPr>
            <w:tcW w:w="1134" w:type="dxa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246F" w:rsidRPr="009A5D24" w:rsidRDefault="005B246F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</w:tr>
    </w:tbl>
    <w:p w:rsidR="005B246F" w:rsidRPr="004444E2" w:rsidRDefault="005B246F" w:rsidP="004444E2">
      <w:pPr>
        <w:rPr>
          <w:rFonts w:cs="Times New Roman"/>
          <w:sz w:val="30"/>
          <w:szCs w:val="30"/>
        </w:rPr>
      </w:pPr>
    </w:p>
    <w:sectPr w:rsidR="005B246F" w:rsidRPr="004444E2" w:rsidSect="009A5D2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46F" w:rsidRDefault="005B246F" w:rsidP="009A5D2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B246F" w:rsidRDefault="005B246F" w:rsidP="009A5D2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46F" w:rsidRDefault="005B246F" w:rsidP="009A5D2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B246F" w:rsidRDefault="005B246F" w:rsidP="009A5D2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D24"/>
    <w:rsid w:val="000034EB"/>
    <w:rsid w:val="0008338D"/>
    <w:rsid w:val="00101E1D"/>
    <w:rsid w:val="00173D98"/>
    <w:rsid w:val="0027672D"/>
    <w:rsid w:val="002947D7"/>
    <w:rsid w:val="00373D69"/>
    <w:rsid w:val="003D34FC"/>
    <w:rsid w:val="00411556"/>
    <w:rsid w:val="004436FD"/>
    <w:rsid w:val="004444E2"/>
    <w:rsid w:val="00450436"/>
    <w:rsid w:val="004565D0"/>
    <w:rsid w:val="004A181B"/>
    <w:rsid w:val="00587B15"/>
    <w:rsid w:val="005B246F"/>
    <w:rsid w:val="005E1000"/>
    <w:rsid w:val="005E4C64"/>
    <w:rsid w:val="00635138"/>
    <w:rsid w:val="006563C3"/>
    <w:rsid w:val="00775057"/>
    <w:rsid w:val="007C1D2D"/>
    <w:rsid w:val="007D2B18"/>
    <w:rsid w:val="00821322"/>
    <w:rsid w:val="00840C67"/>
    <w:rsid w:val="00863EC0"/>
    <w:rsid w:val="008D346F"/>
    <w:rsid w:val="008F4413"/>
    <w:rsid w:val="009223E4"/>
    <w:rsid w:val="009A5D24"/>
    <w:rsid w:val="00A04754"/>
    <w:rsid w:val="00A525D9"/>
    <w:rsid w:val="00A9754D"/>
    <w:rsid w:val="00AA0685"/>
    <w:rsid w:val="00B43F7C"/>
    <w:rsid w:val="00B46EF5"/>
    <w:rsid w:val="00BA2E2F"/>
    <w:rsid w:val="00BA435A"/>
    <w:rsid w:val="00CB07CC"/>
    <w:rsid w:val="00CB3134"/>
    <w:rsid w:val="00CD612C"/>
    <w:rsid w:val="00CD6D70"/>
    <w:rsid w:val="00CE615A"/>
    <w:rsid w:val="00D63AE5"/>
    <w:rsid w:val="00F17CAC"/>
    <w:rsid w:val="00F4617C"/>
    <w:rsid w:val="00FB59DA"/>
    <w:rsid w:val="00FB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5D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A5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A5D2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A5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A5D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</Pages>
  <Words>64</Words>
  <Characters>370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zxgl</cp:lastModifiedBy>
  <cp:revision>60</cp:revision>
  <dcterms:created xsi:type="dcterms:W3CDTF">2013-10-10T00:55:00Z</dcterms:created>
  <dcterms:modified xsi:type="dcterms:W3CDTF">2014-09-24T09:05:00Z</dcterms:modified>
</cp:coreProperties>
</file>